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7E5" w:rsidRDefault="007D47E5" w:rsidP="007D47E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PAGE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7D47E5" w:rsidRDefault="007D47E5" w:rsidP="007D47E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D47E5" w:rsidRDefault="007D47E5" w:rsidP="007D47E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D47E5" w:rsidRDefault="007D47E5" w:rsidP="007D47E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replevin against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Haldenby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7D47E5" w:rsidRDefault="007D47E5" w:rsidP="007D47E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7D47E5" w:rsidRDefault="007D47E5" w:rsidP="007D47E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D47E5" w:rsidRDefault="007D47E5" w:rsidP="007D47E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D47E5" w:rsidRDefault="007D47E5" w:rsidP="007D47E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28 April 2016</w:t>
      </w:r>
    </w:p>
    <w:p w:rsidR="006B2F86" w:rsidRPr="00E71FC3" w:rsidRDefault="007D47E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7E5" w:rsidRDefault="007D47E5" w:rsidP="00E71FC3">
      <w:pPr>
        <w:spacing w:after="0" w:line="240" w:lineRule="auto"/>
      </w:pPr>
      <w:r>
        <w:separator/>
      </w:r>
    </w:p>
  </w:endnote>
  <w:endnote w:type="continuationSeparator" w:id="0">
    <w:p w:rsidR="007D47E5" w:rsidRDefault="007D47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7E5" w:rsidRDefault="007D47E5" w:rsidP="00E71FC3">
      <w:pPr>
        <w:spacing w:after="0" w:line="240" w:lineRule="auto"/>
      </w:pPr>
      <w:r>
        <w:separator/>
      </w:r>
    </w:p>
  </w:footnote>
  <w:footnote w:type="continuationSeparator" w:id="0">
    <w:p w:rsidR="007D47E5" w:rsidRDefault="007D47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E5"/>
    <w:rsid w:val="007D47E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B5853D-0D78-4831-AC2B-94E56B23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D47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2016-05-21T18:47:00Z</dcterms:created>
  <dcterms:modified xsi:type="dcterms:W3CDTF">2016-05-21T18:48:00Z</dcterms:modified>
</cp:coreProperties>
</file>